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10048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1EC4AEA3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Drayton, Warwickshire. Yeoman.</w:t>
      </w:r>
    </w:p>
    <w:p w14:paraId="7A6C6CF1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9C4F90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A52474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Caumbrigge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William Byker</w:t>
      </w:r>
    </w:p>
    <w:p w14:paraId="71742126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Tamworth(q.v.),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Aylemount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Whittington, Staffordshire(q.v.),</w:t>
      </w:r>
    </w:p>
    <w:p w14:paraId="0F2892B0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Smeton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Leicester(q.v.).</w:t>
      </w:r>
    </w:p>
    <w:p w14:paraId="2290225C" w14:textId="77777777" w:rsidR="00E927AB" w:rsidRPr="00FA255A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E82F4A6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F033E2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034C0E" w14:textId="77777777" w:rsidR="00E927AB" w:rsidRDefault="00E927AB" w:rsidP="00E927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2022</w:t>
      </w:r>
    </w:p>
    <w:p w14:paraId="500FE4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CF8EF" w14:textId="77777777" w:rsidR="00E927AB" w:rsidRDefault="00E927AB" w:rsidP="009139A6">
      <w:r>
        <w:separator/>
      </w:r>
    </w:p>
  </w:endnote>
  <w:endnote w:type="continuationSeparator" w:id="0">
    <w:p w14:paraId="3AF440D5" w14:textId="77777777" w:rsidR="00E927AB" w:rsidRDefault="00E927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198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0A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E42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699B3" w14:textId="77777777" w:rsidR="00E927AB" w:rsidRDefault="00E927AB" w:rsidP="009139A6">
      <w:r>
        <w:separator/>
      </w:r>
    </w:p>
  </w:footnote>
  <w:footnote w:type="continuationSeparator" w:id="0">
    <w:p w14:paraId="2792EF63" w14:textId="77777777" w:rsidR="00E927AB" w:rsidRDefault="00E927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82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AFB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19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7A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27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2A3E"/>
  <w15:chartTrackingRefBased/>
  <w15:docId w15:val="{BFDF5AD4-DEC5-4546-82B0-A882553B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27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2022-07-26T13:19:00Z</dcterms:created>
  <dcterms:modified xsi:type="dcterms:W3CDTF">2022-07-26T13:19:00Z</dcterms:modified>
</cp:coreProperties>
</file>